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842E0C">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842E0C">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842E0C">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842E0C">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842E0C">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842E0C"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85A3F"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sdt>
              <w:sdtPr>
                <w:rPr>
                  <w:bCs/>
                  <w:lang w:eastAsia="en-GB"/>
                </w:rPr>
                <w:id w:val="1040323627"/>
                <w:placeholder>
                  <w:docPart w:val="E8A67CDFCA604BC1BD740E9F0F0F517C"/>
                </w:placeholder>
              </w:sdtPr>
              <w:sdtEndPr/>
              <w:sdtContent>
                <w:sdt>
                  <w:sdtPr>
                    <w:rPr>
                      <w:bCs/>
                      <w:lang w:eastAsia="en-GB"/>
                    </w:rPr>
                    <w:id w:val="-1729989648"/>
                    <w:placeholder>
                      <w:docPart w:val="D2D6CB475CA74767A9BA63596811A505"/>
                    </w:placeholder>
                  </w:sdtPr>
                  <w:sdtEndPr>
                    <w:rPr>
                      <w:lang w:val="en-IE"/>
                    </w:rPr>
                  </w:sdtEndPr>
                  <w:sdtContent>
                    <w:tc>
                      <w:tcPr>
                        <w:tcW w:w="5491" w:type="dxa"/>
                      </w:tcPr>
                      <w:p w14:paraId="163192D7" w14:textId="0B4B8552" w:rsidR="00546DB1" w:rsidRPr="009C3014" w:rsidRDefault="00D84EB3" w:rsidP="009C3014">
                        <w:r w:rsidRPr="00F35C65">
                          <w:rPr>
                            <w:b/>
                            <w:lang w:val="de-AT" w:eastAsia="en-GB"/>
                          </w:rPr>
                          <w:t>INTPA E1</w:t>
                        </w:r>
                        <w:r w:rsidR="00F35C65">
                          <w:rPr>
                            <w:bCs/>
                            <w:lang w:val="de-AT" w:eastAsia="en-GB"/>
                          </w:rPr>
                          <w:t xml:space="preserve"> </w:t>
                        </w:r>
                        <w:r w:rsidR="008E0D1D" w:rsidRPr="00F35C65">
                          <w:rPr>
                            <w:bCs/>
                            <w:lang w:val="de-AT" w:eastAsia="en-GB"/>
                          </w:rPr>
                          <w:t>makroökonomische Analyse, Haushaltspolitik, Budgethilfe und globale Partnerschaften mit internationalen</w:t>
                        </w:r>
                        <w:r w:rsidR="008E0D1D" w:rsidRPr="00AA7BC1">
                          <w:rPr>
                            <w:bCs/>
                            <w:lang w:eastAsia="en-GB"/>
                          </w:rPr>
                          <w:t xml:space="preserve"> Finanzinstitutionen</w:t>
                        </w:r>
                      </w:p>
                    </w:tc>
                  </w:sdtContent>
                </w:sdt>
              </w:sdtContent>
            </w:sdt>
          </w:sdtContent>
        </w:sdt>
      </w:tr>
      <w:tr w:rsidR="00546DB1" w:rsidRPr="00785A3F"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tc>
              <w:tcPr>
                <w:tcW w:w="5491" w:type="dxa"/>
              </w:tcPr>
              <w:p w14:paraId="32FCC887" w14:textId="014803F5" w:rsidR="00546DB1" w:rsidRPr="003B2E38" w:rsidRDefault="00D84EB3" w:rsidP="00AB56F9">
                <w:pPr>
                  <w:tabs>
                    <w:tab w:val="left" w:pos="426"/>
                  </w:tabs>
                  <w:spacing w:before="120"/>
                  <w:rPr>
                    <w:bCs/>
                    <w:lang w:val="en-IE" w:eastAsia="en-GB"/>
                  </w:rPr>
                </w:pPr>
                <w:r>
                  <w:rPr>
                    <w:bCs/>
                    <w:lang w:eastAsia="en-GB"/>
                  </w:rPr>
                  <w:t>131675</w:t>
                </w:r>
              </w:p>
            </w:tc>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sdt>
                <w:sdtPr>
                  <w:rPr>
                    <w:bCs/>
                    <w:lang w:eastAsia="en-GB"/>
                  </w:rPr>
                  <w:id w:val="-1139103309"/>
                  <w:placeholder>
                    <w:docPart w:val="B462CBA47FEE4C85A9C2395C2308737B"/>
                  </w:placeholder>
                </w:sdtPr>
                <w:sdtEndPr/>
                <w:sdtContent>
                  <w:sdt>
                    <w:sdtPr>
                      <w:rPr>
                        <w:bCs/>
                        <w:lang w:val="en-IE" w:eastAsia="en-GB"/>
                      </w:rPr>
                      <w:id w:val="-309635662"/>
                      <w:placeholder>
                        <w:docPart w:val="376F08369A34406DAB6DB211495FC85E"/>
                      </w:placeholder>
                    </w:sdtPr>
                    <w:sdtEndPr/>
                    <w:sdtContent>
                      <w:p w14:paraId="46311126" w14:textId="77777777" w:rsidR="00D84EB3" w:rsidRPr="0043359D" w:rsidRDefault="00D84EB3" w:rsidP="00D84EB3">
                        <w:pPr>
                          <w:spacing w:after="0"/>
                          <w:ind w:right="1317"/>
                          <w:rPr>
                            <w:bCs/>
                            <w:lang w:eastAsia="en-GB"/>
                          </w:rPr>
                        </w:pPr>
                        <w:r w:rsidRPr="0043359D">
                          <w:rPr>
                            <w:bCs/>
                            <w:lang w:eastAsia="en-GB"/>
                          </w:rPr>
                          <w:t>Karolina LEIB</w:t>
                        </w:r>
                      </w:p>
                      <w:p w14:paraId="636BB499" w14:textId="77777777" w:rsidR="00D84EB3" w:rsidRPr="006E588D" w:rsidRDefault="00D84EB3" w:rsidP="00D84EB3">
                        <w:pPr>
                          <w:spacing w:after="0"/>
                          <w:ind w:right="1317"/>
                          <w:rPr>
                            <w:bCs/>
                            <w:lang w:val="de-AT" w:eastAsia="en-GB"/>
                          </w:rPr>
                        </w:pPr>
                        <w:r w:rsidRPr="006E588D">
                          <w:rPr>
                            <w:bCs/>
                            <w:lang w:val="de-AT" w:eastAsia="en-GB"/>
                          </w:rPr>
                          <w:t xml:space="preserve">Nathalie BRAJARD VOM STEIN </w:t>
                        </w:r>
                      </w:p>
                      <w:p w14:paraId="35FC2A99" w14:textId="77777777" w:rsidR="00D84EB3" w:rsidRPr="006E588D" w:rsidRDefault="00D84EB3" w:rsidP="00D84EB3">
                        <w:pPr>
                          <w:spacing w:after="0"/>
                          <w:ind w:right="1317"/>
                          <w:rPr>
                            <w:bCs/>
                            <w:lang w:val="de-AT" w:eastAsia="en-GB"/>
                          </w:rPr>
                        </w:pPr>
                        <w:r>
                          <w:rPr>
                            <w:bCs/>
                            <w:lang w:val="de-AT" w:eastAsia="en-GB"/>
                          </w:rPr>
                          <w:t>Roxanne RUA, Peter KOVACS</w:t>
                        </w:r>
                      </w:p>
                    </w:sdtContent>
                  </w:sdt>
                </w:sdtContent>
              </w:sdt>
              <w:p w14:paraId="65EBCF52" w14:textId="25FB0155" w:rsidR="00546DB1" w:rsidRPr="003B2E38" w:rsidRDefault="00842E0C" w:rsidP="00AB56F9">
                <w:pPr>
                  <w:tabs>
                    <w:tab w:val="left" w:pos="426"/>
                  </w:tabs>
                  <w:spacing w:before="120"/>
                  <w:rPr>
                    <w:bCs/>
                    <w:lang w:val="en-IE" w:eastAsia="en-GB"/>
                  </w:rPr>
                </w:pPr>
              </w:p>
            </w:sdtContent>
          </w:sdt>
          <w:p w14:paraId="227D6F6E" w14:textId="1E30C502" w:rsidR="00546DB1" w:rsidRPr="009F216F" w:rsidRDefault="00842E0C"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D84EB3">
                  <w:rPr>
                    <w:bCs/>
                    <w:lang w:eastAsia="en-GB"/>
                  </w:rPr>
                  <w:t>3</w:t>
                </w:r>
                <w:r w:rsidR="003E7455">
                  <w:rPr>
                    <w:bCs/>
                    <w:lang w:eastAsia="en-GB"/>
                  </w:rPr>
                  <w:t>.</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D84EB3">
                      <w:rPr>
                        <w:bCs/>
                        <w:lang w:eastAsia="en-GB"/>
                      </w:rPr>
                      <w:t>2025</w:t>
                    </w:r>
                  </w:sdtContent>
                </w:sdt>
              </w:sdtContent>
            </w:sdt>
          </w:p>
          <w:p w14:paraId="4128A55A" w14:textId="1FD2ADE8" w:rsidR="00546DB1" w:rsidRPr="00546DB1" w:rsidRDefault="00842E0C"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546DB1" w:rsidRPr="00546DB1">
                  <w:rPr>
                    <w:bCs/>
                    <w:lang w:eastAsia="en-GB"/>
                  </w:rPr>
                  <w:t>…</w:t>
                </w:r>
                <w:r w:rsidR="00D84EB3">
                  <w:rPr>
                    <w:bCs/>
                    <w:lang w:eastAsia="en-GB"/>
                  </w:rPr>
                  <w:t>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D84EB3">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6BC15C71" w:rsidR="002C5752" w:rsidRPr="0007110E" w:rsidRDefault="002C5752" w:rsidP="000675FD">
            <w:pPr>
              <w:tabs>
                <w:tab w:val="left" w:pos="426"/>
              </w:tabs>
              <w:spacing w:before="120"/>
              <w:rPr>
                <w:bCs/>
                <w:lang w:val="en-IE" w:eastAsia="en-GB"/>
              </w:rPr>
            </w:pPr>
            <w:r>
              <w:rPr>
                <w:bCs/>
                <w:lang w:val="en-GB" w:eastAsia="en-GB"/>
              </w:rPr>
              <w:object w:dxaOrig="225" w:dyaOrig="225"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6pt" o:ole="">
                  <v:imagedata r:id="rId15" o:title=""/>
                </v:shape>
                <w:control r:id="rId16" w:name="OptionButton6" w:shapeid="_x0000_i1037"/>
              </w:object>
            </w:r>
            <w:r>
              <w:rPr>
                <w:bCs/>
                <w:lang w:val="en-GB" w:eastAsia="en-GB"/>
              </w:rPr>
              <w:object w:dxaOrig="225" w:dyaOrig="225" w14:anchorId="28F21F18">
                <v:shape id="_x0000_i1039" type="#_x0000_t75" style="width:159pt;height:21.6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527BA614" w:rsidR="002C5752" w:rsidRDefault="002C5752" w:rsidP="000675FD">
            <w:pPr>
              <w:tabs>
                <w:tab w:val="left" w:pos="426"/>
              </w:tabs>
              <w:contextualSpacing/>
              <w:rPr>
                <w:bCs/>
                <w:szCs w:val="24"/>
                <w:lang w:eastAsia="en-GB"/>
              </w:rPr>
            </w:pPr>
            <w:r>
              <w:rPr>
                <w:bCs/>
                <w:lang w:val="en-GB" w:eastAsia="en-GB"/>
              </w:rPr>
              <w:object w:dxaOrig="225" w:dyaOrig="225" w14:anchorId="6B9FB422">
                <v:shape id="_x0000_i1041" type="#_x0000_t75" style="width:241.8pt;height:21.6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17E1058" w:rsidR="002C5752" w:rsidRPr="00546DB1" w:rsidRDefault="00842E0C" w:rsidP="00C27C81">
            <w:pPr>
              <w:tabs>
                <w:tab w:val="left" w:pos="426"/>
              </w:tabs>
              <w:ind w:left="567"/>
              <w:contextualSpacing/>
              <w:rPr>
                <w:bCs/>
                <w:szCs w:val="24"/>
                <w:lang w:eastAsia="en-GB"/>
              </w:rPr>
            </w:pPr>
            <w:sdt>
              <w:sdtPr>
                <w:rPr>
                  <w:bCs/>
                  <w:szCs w:val="24"/>
                  <w:lang w:eastAsia="en-GB"/>
                </w:rPr>
                <w:id w:val="-371931994"/>
                <w14:checkbox>
                  <w14:checked w14:val="1"/>
                  <w14:checkedState w14:val="2612" w14:font="MS Gothic"/>
                  <w14:uncheckedState w14:val="2610" w14:font="MS Gothic"/>
                </w14:checkbox>
              </w:sdtPr>
              <w:sdtEndPr/>
              <w:sdtContent>
                <w:r w:rsidR="00C17B38">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2E6B6FC1"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1"/>
                  <w14:checkedState w14:val="2612" w14:font="MS Gothic"/>
                  <w14:uncheckedState w14:val="2610" w14:font="MS Gothic"/>
                </w14:checkbox>
              </w:sdtPr>
              <w:sdtEndPr/>
              <w:sdtContent>
                <w:r w:rsidR="00C17B38">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842E0C"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842E0C"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4B1A5AFD" w:rsidR="002C5752" w:rsidRPr="00C27C81" w:rsidRDefault="002C5752" w:rsidP="00AB56F9">
            <w:pPr>
              <w:tabs>
                <w:tab w:val="left" w:pos="426"/>
              </w:tabs>
              <w:spacing w:after="120"/>
              <w:rPr>
                <w:bCs/>
                <w:lang w:eastAsia="en-GB"/>
              </w:rPr>
            </w:pPr>
            <w:r>
              <w:rPr>
                <w:bCs/>
                <w:lang w:val="en-GB" w:eastAsia="en-GB"/>
              </w:rPr>
              <w:object w:dxaOrig="225" w:dyaOrig="225" w14:anchorId="68CE6313">
                <v:shape id="_x0000_i1043" type="#_x0000_t75" style="width:419.4pt;height:37.8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1D55A4E6" w:rsidR="002C5752" w:rsidRDefault="002C5752" w:rsidP="000675FD">
            <w:pPr>
              <w:tabs>
                <w:tab w:val="left" w:pos="426"/>
              </w:tabs>
              <w:spacing w:before="120" w:after="120"/>
              <w:rPr>
                <w:bCs/>
                <w:szCs w:val="24"/>
                <w:lang w:val="en-GB" w:eastAsia="en-GB"/>
              </w:rPr>
            </w:pPr>
            <w:r>
              <w:rPr>
                <w:bCs/>
                <w:lang w:val="en-GB" w:eastAsia="en-GB"/>
              </w:rPr>
              <w:object w:dxaOrig="225" w:dyaOrig="225" w14:anchorId="50BBD14E">
                <v:shape id="_x0000_i1045" type="#_x0000_t75" style="width:108pt;height:21.6pt" o:ole="">
                  <v:imagedata r:id="rId23" o:title=""/>
                </v:shape>
                <w:control r:id="rId24" w:name="OptionButton2" w:shapeid="_x0000_i1045"/>
              </w:object>
            </w:r>
            <w:r>
              <w:rPr>
                <w:bCs/>
                <w:lang w:val="en-GB" w:eastAsia="en-GB"/>
              </w:rPr>
              <w:object w:dxaOrig="225" w:dyaOrig="225" w14:anchorId="50596B69">
                <v:shape id="_x0000_i1047" type="#_x0000_t75" style="width:108pt;height:21.6pt" o:ole="">
                  <v:imagedata r:id="rId25" o:title=""/>
                </v:shape>
                <w:control r:id="rId26" w:name="OptionButton3" w:shapeid="_x0000_i1047"/>
              </w:object>
            </w:r>
          </w:p>
          <w:p w14:paraId="1CC7C8D1" w14:textId="0EE91F03" w:rsidR="00785A3F" w:rsidRPr="0007110E" w:rsidRDefault="00785A3F" w:rsidP="000675FD">
            <w:pPr>
              <w:tabs>
                <w:tab w:val="left" w:pos="426"/>
              </w:tabs>
              <w:spacing w:before="120" w:after="120"/>
              <w:rPr>
                <w:bCs/>
                <w:lang w:val="en-IE" w:eastAsia="en-GB"/>
              </w:rPr>
            </w:pPr>
            <w:r>
              <w:rPr>
                <w:lang w:val="en-GB"/>
              </w:rPr>
              <w:t xml:space="preserve">Ende der Bewerbungsfrist: </w:t>
            </w:r>
            <w:sdt>
              <w:sdtPr>
                <w:rPr>
                  <w:bCs/>
                  <w:lang w:val="en-IE" w:eastAsia="en-GB"/>
                </w:rPr>
                <w:id w:val="319154040"/>
                <w:placeholder>
                  <w:docPart w:val="7A095002B5044C529611DC1FFA548CF4"/>
                </w:placeholder>
                <w:date w:fullDate="2025-06-25T00:00:00Z">
                  <w:dateFormat w:val="dd-MM-yyyy"/>
                  <w:lid w:val="fr-BE"/>
                  <w:storeMappedDataAs w:val="dateTime"/>
                  <w:calendar w:val="gregorian"/>
                </w:date>
              </w:sdtPr>
              <w:sdtEndPr/>
              <w:sdtContent>
                <w:r w:rsidR="00842E0C">
                  <w:rPr>
                    <w:bCs/>
                    <w:lang w:val="fr-BE" w:eastAsia="en-GB"/>
                  </w:rPr>
                  <w:t>25-06-2025</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3E7455" w:rsidRDefault="00803007" w:rsidP="007C07D8">
      <w:pPr>
        <w:pStyle w:val="ListNumber"/>
        <w:numPr>
          <w:ilvl w:val="0"/>
          <w:numId w:val="0"/>
        </w:numPr>
        <w:ind w:left="709" w:hanging="709"/>
        <w:rPr>
          <w:lang w:eastAsia="en-GB"/>
        </w:rPr>
      </w:pPr>
      <w:r w:rsidRPr="003E7455">
        <w:rPr>
          <w:b/>
          <w:bCs/>
          <w:lang w:eastAsia="en-GB"/>
        </w:rPr>
        <w:t>Wer wi</w:t>
      </w:r>
      <w:r w:rsidR="002F7504" w:rsidRPr="003E7455">
        <w:rPr>
          <w:b/>
          <w:bCs/>
          <w:lang w:eastAsia="en-GB"/>
        </w:rPr>
        <w:t>r</w:t>
      </w:r>
      <w:r w:rsidRPr="003E7455">
        <w:rPr>
          <w:b/>
          <w:bCs/>
          <w:lang w:eastAsia="en-GB"/>
        </w:rPr>
        <w:t xml:space="preserve"> sind</w:t>
      </w:r>
    </w:p>
    <w:sdt>
      <w:sdtPr>
        <w:rPr>
          <w:lang w:val="en-US" w:eastAsia="en-GB"/>
        </w:rPr>
        <w:id w:val="1822233941"/>
        <w:placeholder>
          <w:docPart w:val="FE6C9874556B47B1A65A432926DB0BCE"/>
        </w:placeholder>
      </w:sdtPr>
      <w:sdtEndPr/>
      <w:sdtContent>
        <w:sdt>
          <w:sdtPr>
            <w:rPr>
              <w:lang w:val="en-US" w:eastAsia="en-GB"/>
            </w:rPr>
            <w:id w:val="-1253964957"/>
            <w:placeholder>
              <w:docPart w:val="02B553AFB70D499EB816D4906D39A284"/>
            </w:placeholder>
          </w:sdtPr>
          <w:sdtEndPr/>
          <w:sdtContent>
            <w:sdt>
              <w:sdtPr>
                <w:rPr>
                  <w:lang w:val="en-US" w:eastAsia="en-GB"/>
                </w:rPr>
                <w:id w:val="1830947373"/>
                <w:placeholder>
                  <w:docPart w:val="29B68C1A3B5A4FBDB8CA7A0C8292BDCB"/>
                </w:placeholder>
              </w:sdtPr>
              <w:sdtEndPr/>
              <w:sdtContent>
                <w:p w14:paraId="1A3F92AF" w14:textId="77777777" w:rsidR="00D84EB3" w:rsidRDefault="00D84EB3" w:rsidP="00D84EB3">
                  <w:pPr>
                    <w:rPr>
                      <w:lang w:val="de-AT" w:eastAsia="en-GB"/>
                    </w:rPr>
                  </w:pPr>
                  <w:r w:rsidRPr="00720914">
                    <w:rPr>
                      <w:lang w:val="de-AT" w:eastAsia="en-GB"/>
                    </w:rPr>
                    <w:t xml:space="preserve">Das Referat hat die Aufgabe, eine solide und umfassende makroökonomische- und Fiskalanalyse für die geografischen Gebiete innerhalb des Zuständigkeitsbereichs der Generaldirektion zu erstellen und so eine solide Grundlage für die Politik der GD INTPA zu gewährleisten. </w:t>
                  </w:r>
                </w:p>
                <w:p w14:paraId="47CBE72F" w14:textId="373C6759" w:rsidR="000D50E2" w:rsidRPr="00720914" w:rsidRDefault="000D50E2" w:rsidP="00D84EB3">
                  <w:pPr>
                    <w:rPr>
                      <w:lang w:val="de-AT" w:eastAsia="en-GB"/>
                    </w:rPr>
                  </w:pPr>
                  <w:r>
                    <w:rPr>
                      <w:lang w:val="de-AT" w:eastAsia="en-GB"/>
                    </w:rPr>
                    <w:t>Das Referat</w:t>
                  </w:r>
                  <w:r w:rsidRPr="000D50E2">
                    <w:rPr>
                      <w:lang w:val="de-AT" w:eastAsia="en-GB"/>
                    </w:rPr>
                    <w:t xml:space="preserve"> trägt zur Formulierung der Politik der EU im Bereich der internationalen Partnerschaften im Bereich der öffentlichen Finanzen bei, einschließlich der </w:t>
                  </w:r>
                  <w:r>
                    <w:rPr>
                      <w:lang w:val="de-AT" w:eastAsia="en-GB"/>
                    </w:rPr>
                    <w:t>Fiskal</w:t>
                  </w:r>
                  <w:r w:rsidRPr="000D50E2">
                    <w:rPr>
                      <w:lang w:val="de-AT" w:eastAsia="en-GB"/>
                    </w:rPr>
                    <w:t>- und Steuerpolitik, der Verwaltung der öffentlichen Finanzen, der Budgethilfe und der Mobilisierung inländischer Einnahmen, Schuldenfragen und illegalen Finanzströmen. Auf diese Weise unterstützt sie die Partnerländer der EU in ihren Bemühungen, die wirtschaftspolitische Steuerung und das Investitionsklima zu verbessern und so zur erfolgreichen Umsetzung der Global-Gateway-Strategie beizutragen. Es handelt sich um ein Kompetenzzentrum für Budgethilfepolitik und -methodik.</w:t>
                  </w:r>
                </w:p>
                <w:p w14:paraId="3B02D4A5" w14:textId="77777777" w:rsidR="00D84EB3" w:rsidRPr="00720914" w:rsidRDefault="00D84EB3" w:rsidP="00D84EB3">
                  <w:pPr>
                    <w:rPr>
                      <w:lang w:val="de-AT" w:eastAsia="en-GB"/>
                    </w:rPr>
                  </w:pPr>
                  <w:r w:rsidRPr="00720914">
                    <w:rPr>
                      <w:lang w:val="de-AT" w:eastAsia="en-GB"/>
                    </w:rPr>
                    <w:t>Das Referat trägt auch zur Formulierung und Umsetzung von Strategien für die strategische Zusammenarbeit mit internationalen Finanzinstitutionen (IFI), insbesondere mit der Weltbankgruppe und dem IWF bei, vor allem im Hinblick auf die Erhöhung der Sichtbarkeit und Wirkung der EU-Maßnahmen und die Förderung eines st</w:t>
                  </w:r>
                  <w:bookmarkStart w:id="1" w:name="_Hlk144469172"/>
                  <w:r w:rsidRPr="00720914">
                    <w:rPr>
                      <w:lang w:val="de-AT" w:eastAsia="en-GB"/>
                    </w:rPr>
                    <w:t>ä</w:t>
                  </w:r>
                  <w:bookmarkEnd w:id="1"/>
                  <w:r w:rsidRPr="00720914">
                    <w:rPr>
                      <w:lang w:val="de-AT" w:eastAsia="en-GB"/>
                    </w:rPr>
                    <w:t xml:space="preserve">rkeren „Team Europe“ Ansatzes.  </w:t>
                  </w:r>
                </w:p>
                <w:p w14:paraId="76DD1EEA" w14:textId="6B466258" w:rsidR="00803007" w:rsidRPr="009C3014" w:rsidRDefault="00D84EB3" w:rsidP="00803007">
                  <w:pPr>
                    <w:rPr>
                      <w:lang w:val="de-AT" w:eastAsia="en-GB"/>
                    </w:rPr>
                  </w:pPr>
                  <w:r w:rsidRPr="00720914">
                    <w:rPr>
                      <w:lang w:val="de-AT" w:eastAsia="en-GB"/>
                    </w:rPr>
                    <w:t>Um eine angemessene Integration der externen Dimension interner Politikbereiche zu gewährleisten und die Kohärenz und Synergien mit den politischen Prioritäten der Zusammenarbeit zu maximieren, arbeitet das Referat eng mit den betreffenden INTPA-Direktionen und anderen Generaldirektionen der Kommission (z. B. TAXUD, ECFIN</w:t>
                  </w:r>
                  <w:r>
                    <w:rPr>
                      <w:lang w:val="de-AT" w:eastAsia="en-GB"/>
                    </w:rPr>
                    <w:t>)</w:t>
                  </w:r>
                  <w:r w:rsidRPr="00720914">
                    <w:rPr>
                      <w:lang w:val="de-AT" w:eastAsia="en-GB"/>
                    </w:rPr>
                    <w:t xml:space="preserve"> sowie mit dem EAD, den EU-Mitgliedstaaten und anderen Interessenträgern zusammen.</w:t>
                  </w:r>
                </w:p>
              </w:sdtContent>
            </w:sdt>
          </w:sdtContent>
        </w:sdt>
      </w:sdtContent>
    </w:sdt>
    <w:p w14:paraId="3862387A" w14:textId="77777777" w:rsidR="00803007" w:rsidRPr="00F35C65" w:rsidRDefault="00803007" w:rsidP="00803007">
      <w:pPr>
        <w:pStyle w:val="ListNumber"/>
        <w:numPr>
          <w:ilvl w:val="0"/>
          <w:numId w:val="0"/>
        </w:numPr>
        <w:ind w:left="709" w:hanging="709"/>
        <w:rPr>
          <w:b/>
          <w:bCs/>
          <w:lang w:val="nl-NL" w:eastAsia="en-GB"/>
        </w:rPr>
      </w:pPr>
    </w:p>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sdt>
          <w:sdtPr>
            <w:rPr>
              <w:lang w:val="en-US" w:eastAsia="en-GB"/>
            </w:rPr>
            <w:id w:val="1762413956"/>
            <w:placeholder>
              <w:docPart w:val="69410DAC6280430A9E79D6B64C5F73FB"/>
            </w:placeholder>
          </w:sdtPr>
          <w:sdtEndPr/>
          <w:sdtContent>
            <w:sdt>
              <w:sdtPr>
                <w:rPr>
                  <w:lang w:val="en-US" w:eastAsia="en-GB"/>
                </w:rPr>
                <w:id w:val="1671139272"/>
                <w:placeholder>
                  <w:docPart w:val="B1B89B04E3754630A1EEEF41551F33A6"/>
                </w:placeholder>
              </w:sdtPr>
              <w:sdtEndPr/>
              <w:sdtContent>
                <w:p w14:paraId="0D627C80" w14:textId="77777777" w:rsidR="00D84EB3" w:rsidRDefault="00D84EB3" w:rsidP="00D84EB3">
                  <w:pPr>
                    <w:rPr>
                      <w:lang w:val="de-AT" w:eastAsia="en-GB"/>
                    </w:rPr>
                  </w:pPr>
                  <w:r w:rsidRPr="0052712C">
                    <w:rPr>
                      <w:lang w:eastAsia="en-GB"/>
                    </w:rPr>
                    <w:t>Je</w:t>
                  </w:r>
                  <w:r>
                    <w:rPr>
                      <w:lang w:eastAsia="en-GB"/>
                    </w:rPr>
                    <w:t xml:space="preserve"> nach Profil, wird d</w:t>
                  </w:r>
                  <w:r w:rsidRPr="00720914">
                    <w:rPr>
                      <w:lang w:val="de-AT" w:eastAsia="en-GB"/>
                    </w:rPr>
                    <w:t xml:space="preserve">er/die ausgewählte Beamte/Beamtin wird </w:t>
                  </w:r>
                  <w:r>
                    <w:rPr>
                      <w:lang w:val="de-AT" w:eastAsia="en-GB"/>
                    </w:rPr>
                    <w:t xml:space="preserve">entweder </w:t>
                  </w:r>
                  <w:r w:rsidRPr="00720914">
                    <w:rPr>
                      <w:lang w:val="de-AT" w:eastAsia="en-GB"/>
                    </w:rPr>
                    <w:t>im haushaltspolitischen Bereich</w:t>
                  </w:r>
                  <w:r>
                    <w:rPr>
                      <w:lang w:val="de-AT" w:eastAsia="en-GB"/>
                    </w:rPr>
                    <w:t xml:space="preserve"> oder </w:t>
                  </w:r>
                  <w:r w:rsidRPr="008B4C0A">
                    <w:rPr>
                      <w:lang w:eastAsia="en-GB"/>
                    </w:rPr>
                    <w:t xml:space="preserve">im makroökonomischen Sektor </w:t>
                  </w:r>
                  <w:r w:rsidRPr="00720914">
                    <w:rPr>
                      <w:lang w:val="de-AT" w:eastAsia="en-GB"/>
                    </w:rPr>
                    <w:t>des Referats eingesetzt</w:t>
                  </w:r>
                  <w:r>
                    <w:rPr>
                      <w:lang w:val="de-AT" w:eastAsia="en-GB"/>
                    </w:rPr>
                    <w:t xml:space="preserve">. </w:t>
                  </w:r>
                </w:p>
                <w:p w14:paraId="5BDF790E" w14:textId="4466FE8A" w:rsidR="009729C7" w:rsidRDefault="009729C7" w:rsidP="009C3014">
                  <w:pPr>
                    <w:pStyle w:val="ListParagraph"/>
                    <w:numPr>
                      <w:ilvl w:val="0"/>
                      <w:numId w:val="31"/>
                    </w:numPr>
                    <w:rPr>
                      <w:lang w:val="de-AT" w:eastAsia="en-GB"/>
                    </w:rPr>
                  </w:pPr>
                  <w:r w:rsidRPr="009729C7">
                    <w:rPr>
                      <w:lang w:val="de-AT" w:eastAsia="en-GB"/>
                    </w:rPr>
                    <w:t>Der finanzpolitische Sektor prägt die Außenpolitik der EU in Bezug auf i) die Verwaltung der öffentlichen Finanzen (PFM), einschließlich des öffentlichen Auftragswesens und der Verwaltung öffentlicher Investitionen, und ii) die Mobilisierung inländischer Einnahmen, einschließlich der internationalen Zusammenarbeit im Steuerbereich und der Bekämpfung illegaler Finanzströme. Der ausgewählte Beamte wird zur erfolgreichen Umsetzung des von der Europäischen Kommission verfolgten Ansatzes „</w:t>
                  </w:r>
                  <w:r>
                    <w:rPr>
                      <w:lang w:val="de-AT" w:eastAsia="en-GB"/>
                    </w:rPr>
                    <w:t>Collect more- Spend better</w:t>
                  </w:r>
                  <w:r w:rsidRPr="009729C7">
                    <w:rPr>
                      <w:lang w:val="de-AT" w:eastAsia="en-GB"/>
                    </w:rPr>
                    <w:t xml:space="preserve">“ zur Unterstützung der EU-Partnerländer beitragen, einschließlich seiner geschlechtsspezifischen, ökologischen und digitalen Dimension. Er/sie wird den Delegationen und der Verwaltung politische Beratung zu Fragen der Mobilisierung inländischer Einnahmen (DRM) und der öffentlichen Finanzverwaltung bieten, die für die Ausweitung der Global-Gateway-Strategie von entscheidender Bedeutung sind. Darüber hinaus wird er/sie dabei helfen, EU-Initiativen zum Kapazitätsaufbau zu konzipieren und zu verwalten, die vom IWF, der Weltbank, der OECD und/oder Agenturen der EU-Mitgliedstaaten durchgeführt werden. Er/sie wird umfassend in die strategischen Entscheidungen über diese Programme einbezogen, indem er die Europäische Kommission in den einschlägigen Lenkungsausschüssen vertritt. </w:t>
                  </w:r>
                  <w:r w:rsidRPr="009729C7">
                    <w:rPr>
                      <w:lang w:val="de-AT" w:eastAsia="en-GB"/>
                    </w:rPr>
                    <w:lastRenderedPageBreak/>
                    <w:t>Er/sie wird auch dazu beitragen, EU-Positionen zur Mobilisierung inländischer Einnahmen (DRM) und zur öffentlichen Finanzverwaltung in internationalen Foren wie den Vereinten Nationen oder der G20 aufzubauen und zu fördern.</w:t>
                  </w:r>
                </w:p>
                <w:p w14:paraId="6EC60759" w14:textId="77777777" w:rsidR="009C3014" w:rsidRPr="009729C7" w:rsidRDefault="009C3014" w:rsidP="009C3014">
                  <w:pPr>
                    <w:pStyle w:val="ListParagraph"/>
                    <w:rPr>
                      <w:lang w:val="de-AT" w:eastAsia="en-GB"/>
                    </w:rPr>
                  </w:pPr>
                </w:p>
                <w:p w14:paraId="6AEA3A10" w14:textId="3FD8288A" w:rsidR="00D84EB3" w:rsidRPr="009729C7" w:rsidRDefault="00D84EB3" w:rsidP="009C3014">
                  <w:pPr>
                    <w:pStyle w:val="ListParagraph"/>
                    <w:numPr>
                      <w:ilvl w:val="0"/>
                      <w:numId w:val="31"/>
                    </w:numPr>
                    <w:rPr>
                      <w:lang w:val="de-AT" w:eastAsia="en-GB"/>
                    </w:rPr>
                  </w:pPr>
                  <w:r w:rsidRPr="009729C7">
                    <w:rPr>
                      <w:lang w:val="de-AT" w:eastAsia="en-GB"/>
                    </w:rPr>
                    <w:t xml:space="preserve">Der </w:t>
                  </w:r>
                  <w:r w:rsidRPr="008B4C0A">
                    <w:rPr>
                      <w:lang w:eastAsia="en-GB"/>
                    </w:rPr>
                    <w:t>makroökonomischen Sektor des Referats</w:t>
                  </w:r>
                  <w:r>
                    <w:rPr>
                      <w:lang w:eastAsia="en-GB"/>
                    </w:rPr>
                    <w:t xml:space="preserve"> befasst sich</w:t>
                  </w:r>
                  <w:r w:rsidRPr="008B4C0A">
                    <w:rPr>
                      <w:lang w:eastAsia="en-GB"/>
                    </w:rPr>
                    <w:t xml:space="preserve"> mit Themen wie Schuldenfragen (Schuldentragfähigkeit, Schuldenumstrukturierung und internationale Schuldenpolitik), SZR-Anleihen, IWF-Finanzen, Reform der globalen Finanzarchitektur sowie mit allgemeinen makroökonomischen Entwicklungen, die für die INTPA-Partnerländer von Bedeutung sind. </w:t>
                  </w:r>
                  <w:r w:rsidRPr="00F35C65">
                    <w:rPr>
                      <w:lang w:eastAsia="en-GB"/>
                    </w:rPr>
                    <w:t>Er/sie wird zur Vertiefung der makroökonomischen und finanziellen Analyse des Referats beitragen und das Management politisch und evidenzbasiert beraten, um die Politikgestaltung in der internationalen Entwicklung und Entscheidungsfindung in Bezug auf einschlägige EU-Partnerschaftsmaßnahmen zu unterstützen.</w:t>
                  </w:r>
                </w:p>
                <w:p w14:paraId="36C260F0" w14:textId="6DB9E643" w:rsidR="00D84EB3" w:rsidRPr="00720914" w:rsidRDefault="00D84EB3" w:rsidP="00D84EB3">
                  <w:pPr>
                    <w:rPr>
                      <w:lang w:val="de-AT" w:eastAsia="en-GB"/>
                    </w:rPr>
                  </w:pPr>
                  <w:r w:rsidRPr="00720914">
                    <w:rPr>
                      <w:lang w:val="de-AT" w:eastAsia="en-GB"/>
                    </w:rPr>
                    <w:t xml:space="preserve">Er/sie wird Briefings für die Kommissionsmitglieder und für die höhere Führungsebene der GD INTPA vorbereiten, Präsentationen halten, </w:t>
                  </w:r>
                  <w:r>
                    <w:rPr>
                      <w:lang w:val="de-AT" w:eastAsia="en-GB"/>
                    </w:rPr>
                    <w:t>und</w:t>
                  </w:r>
                  <w:r w:rsidRPr="00720914">
                    <w:rPr>
                      <w:lang w:val="de-AT" w:eastAsia="en-GB"/>
                    </w:rPr>
                    <w:t xml:space="preserve"> die EU-Delegationen in den INTPA-Partnerländern unterstützen sowie zu Sitzungen in denen die Direktion vertreten ist beitragen (CODEV, OECD, IWF und Weltbank </w:t>
                  </w:r>
                  <w:r w:rsidR="008E51E0">
                    <w:rPr>
                      <w:lang w:val="de-AT" w:eastAsia="en-GB"/>
                    </w:rPr>
                    <w:t>annual meetings…</w:t>
                  </w:r>
                  <w:r w:rsidRPr="00720914">
                    <w:rPr>
                      <w:lang w:val="de-AT" w:eastAsia="en-GB"/>
                    </w:rPr>
                    <w:t xml:space="preserve">). </w:t>
                  </w:r>
                </w:p>
                <w:p w14:paraId="5A0DAB08" w14:textId="77777777" w:rsidR="00D84EB3" w:rsidRPr="00720914" w:rsidRDefault="00D84EB3" w:rsidP="00D84EB3">
                  <w:pPr>
                    <w:rPr>
                      <w:lang w:val="de-AT" w:eastAsia="en-GB"/>
                    </w:rPr>
                  </w:pPr>
                  <w:r w:rsidRPr="00720914">
                    <w:rPr>
                      <w:lang w:val="de-AT" w:eastAsia="en-GB"/>
                    </w:rPr>
                    <w:t xml:space="preserve">Der/die ausgewählte Beamte/Beamtin wird ferner, in einer bestimmten Gruppe von Ländern, die ihm/ihr zugewiesen werden, analytische Arbeiten in den Bereichen Budgethilfe, Risikobewertung, haushaltspolitische und wirtschaftspolitische Steuerung durchführen. </w:t>
                  </w:r>
                </w:p>
                <w:p w14:paraId="5967358F" w14:textId="77777777" w:rsidR="00D84EB3" w:rsidRPr="00720914" w:rsidRDefault="00D84EB3" w:rsidP="00D84EB3">
                  <w:pPr>
                    <w:rPr>
                      <w:lang w:val="de-AT" w:eastAsia="en-GB"/>
                    </w:rPr>
                  </w:pPr>
                  <w:r w:rsidRPr="00720914">
                    <w:rPr>
                      <w:lang w:val="de-AT" w:eastAsia="en-GB"/>
                    </w:rPr>
                    <w:t xml:space="preserve">Dies erfordert häufige Kontakte innerhalb der Kommission, mit den Verwaltungen der Mitgliedstaaten und anderen internationalen Institutionen wie dem IWF, der OECD, der Weltbank und den Vereinten Nationen.  </w:t>
                  </w:r>
                </w:p>
                <w:p w14:paraId="12B9C59B" w14:textId="3E14DD6A" w:rsidR="00803007" w:rsidRPr="009C3014" w:rsidRDefault="00D84EB3" w:rsidP="00803007">
                  <w:pPr>
                    <w:rPr>
                      <w:lang w:val="de-AT" w:eastAsia="en-GB"/>
                    </w:rPr>
                  </w:pPr>
                  <w:r w:rsidRPr="00720914">
                    <w:rPr>
                      <w:lang w:val="de-AT" w:eastAsia="en-GB"/>
                    </w:rPr>
                    <w:t xml:space="preserve">Reisen in INTPA-Partnerländer werden wahrscheinlich erforderlich sein, um die EU-Delegationen zu unterstützen. </w:t>
                  </w:r>
                </w:p>
              </w:sdtContent>
            </w:sdt>
          </w:sdtContent>
        </w:sdt>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p w14:paraId="36636040" w14:textId="77777777" w:rsidR="008E0D1D" w:rsidRPr="00F35C65" w:rsidRDefault="008E0D1D" w:rsidP="008E0D1D">
          <w:pPr>
            <w:rPr>
              <w:lang w:val="nl-NL" w:eastAsia="en-GB"/>
            </w:rPr>
          </w:pPr>
          <w:r w:rsidRPr="00F35C65">
            <w:rPr>
              <w:lang w:val="nl-NL" w:eastAsia="en-GB"/>
            </w:rPr>
            <w:t xml:space="preserve">Der Bewerber/die Bewerberin sollte über solide Erfahrung und gute Kenntnisse in den Bereichen Haushaltspolitik und/oder Makroökonomie verfügen: </w:t>
          </w:r>
        </w:p>
        <w:p w14:paraId="1D704627" w14:textId="77777777" w:rsidR="008E0D1D" w:rsidRPr="00F35C65" w:rsidRDefault="008E0D1D" w:rsidP="008E0D1D">
          <w:pPr>
            <w:rPr>
              <w:lang w:val="nl-NL" w:eastAsia="en-GB"/>
            </w:rPr>
          </w:pPr>
          <w:r w:rsidRPr="00F35C65">
            <w:rPr>
              <w:lang w:val="nl-NL" w:eastAsia="en-GB"/>
            </w:rPr>
            <w:t xml:space="preserve">— (Steuerpolitik) Der Bewerber sollte über solide Erfahrungen und Kenntnisse in den Bereichen Verwaltung der öffentlichen Finanzen und/oder Mobilisierung inländischer Einnahmen verfügen, idealerweise in einem Entwicklungskontext. Spezifisches Fachwissen in einem der folgenden Bereiche wäre von Vorteil: Reform der Steuerpolitik, Reform der Steuerverwaltung, internationale Zusammenarbeit im Steuerbereich, illegale Finanzströme, Haushaltsplanung, öffentliches Beschaffungswesen, externe Prüfung, Investitionspolitik. </w:t>
          </w:r>
        </w:p>
        <w:p w14:paraId="774003E8" w14:textId="77777777" w:rsidR="008E0D1D" w:rsidRPr="00F35C65" w:rsidRDefault="008E0D1D" w:rsidP="008E0D1D">
          <w:pPr>
            <w:rPr>
              <w:lang w:val="nl-NL" w:eastAsia="en-GB"/>
            </w:rPr>
          </w:pPr>
          <w:r w:rsidRPr="00F35C65">
            <w:rPr>
              <w:lang w:val="nl-NL" w:eastAsia="en-GB"/>
            </w:rPr>
            <w:t xml:space="preserve">— (Makroökonomie) Der Bewerber sollte über solide Erfahrung und umfassende Kenntnisse im Bereich der makroökonomischen und finanziellen Analyse verfügen. Eine Spezialisierung auf internationale Wirtschafts- und Entwicklungswirtschaft wäre von Vorteil. </w:t>
          </w:r>
        </w:p>
        <w:p w14:paraId="6DE2CEE5" w14:textId="77777777" w:rsidR="008E0D1D" w:rsidRPr="00F35C65" w:rsidRDefault="008E0D1D" w:rsidP="008E0D1D">
          <w:pPr>
            <w:rPr>
              <w:lang w:val="nl-NL" w:eastAsia="en-GB"/>
            </w:rPr>
          </w:pPr>
          <w:r w:rsidRPr="00F35C65">
            <w:rPr>
              <w:lang w:val="nl-NL" w:eastAsia="en-GB"/>
            </w:rPr>
            <w:t xml:space="preserve">Die wichtigsten Anforderungen an die Position sind: gute analytische, organisatorische und redaktionelle Fähigkeiten sowie Fähigkeit, innerhalb knapper Fristen in einem kleinen </w:t>
          </w:r>
          <w:r w:rsidRPr="00F35C65">
            <w:rPr>
              <w:lang w:val="nl-NL" w:eastAsia="en-GB"/>
            </w:rPr>
            <w:lastRenderedPageBreak/>
            <w:t xml:space="preserve">Team zu arbeiten. Fähigkeit zum Dialog mit einem breiten Spektrum von Interessenträgern sowohl innerhalb der GD, in der Kommission als auch außerhalb der Organe. Erfahrung in der Durchführung technischer und spezialisierter Präsentationen. </w:t>
          </w:r>
        </w:p>
        <w:p w14:paraId="2A0F153A" w14:textId="1198B7B1" w:rsidR="009321C6" w:rsidRPr="00F35C65" w:rsidRDefault="008E0D1D" w:rsidP="009321C6">
          <w:pPr>
            <w:rPr>
              <w:lang w:val="nl-NL" w:eastAsia="en-GB"/>
            </w:rPr>
          </w:pPr>
          <w:r w:rsidRPr="00F35C65">
            <w:rPr>
              <w:lang w:val="nl-NL" w:eastAsia="en-GB"/>
            </w:rPr>
            <w:t>Die Bewerber/innen sollten über einen Abschluss in Wirtschafts-, Finanz-, Entwicklungswirtschafts- oder verwandten Fachgebieten verfügen und über eine mindestens fünfjährige Erfahrung verfügen. Ausgezeichnete Englischkenntnisse sind eine Voraussetzung, und Französisch- oder Spanischkenntnisse wären von Vorteil.</w:t>
          </w:r>
        </w:p>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lastRenderedPageBreak/>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0237B"/>
    <w:multiLevelType w:val="hybridMultilevel"/>
    <w:tmpl w:val="D1402CDE"/>
    <w:lvl w:ilvl="0" w:tplc="ED7C760A">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3EA91A35"/>
    <w:multiLevelType w:val="hybridMultilevel"/>
    <w:tmpl w:val="4A80A616"/>
    <w:lvl w:ilvl="0" w:tplc="78F4839A">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2"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3"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1"/>
  </w:num>
  <w:num w:numId="2" w16cid:durableId="750010896">
    <w:abstractNumId w:val="12"/>
  </w:num>
  <w:num w:numId="3" w16cid:durableId="1803648488">
    <w:abstractNumId w:val="8"/>
  </w:num>
  <w:num w:numId="4" w16cid:durableId="1345133806">
    <w:abstractNumId w:val="13"/>
  </w:num>
  <w:num w:numId="5" w16cid:durableId="1484001909">
    <w:abstractNumId w:val="19"/>
  </w:num>
  <w:num w:numId="6" w16cid:durableId="773328393">
    <w:abstractNumId w:val="21"/>
  </w:num>
  <w:num w:numId="7" w16cid:durableId="105732114">
    <w:abstractNumId w:val="2"/>
  </w:num>
  <w:num w:numId="8" w16cid:durableId="385377974">
    <w:abstractNumId w:val="7"/>
  </w:num>
  <w:num w:numId="9" w16cid:durableId="526991876">
    <w:abstractNumId w:val="16"/>
  </w:num>
  <w:num w:numId="10" w16cid:durableId="564218535">
    <w:abstractNumId w:val="3"/>
  </w:num>
  <w:num w:numId="11" w16cid:durableId="1038512878">
    <w:abstractNumId w:val="5"/>
  </w:num>
  <w:num w:numId="12" w16cid:durableId="1162895123">
    <w:abstractNumId w:val="6"/>
  </w:num>
  <w:num w:numId="13" w16cid:durableId="225267355">
    <w:abstractNumId w:val="9"/>
  </w:num>
  <w:num w:numId="14" w16cid:durableId="1302420880">
    <w:abstractNumId w:val="14"/>
  </w:num>
  <w:num w:numId="15" w16cid:durableId="1649935422">
    <w:abstractNumId w:val="18"/>
  </w:num>
  <w:num w:numId="16" w16cid:durableId="57359822">
    <w:abstractNumId w:val="22"/>
  </w:num>
  <w:num w:numId="17" w16cid:durableId="229002306">
    <w:abstractNumId w:val="10"/>
  </w:num>
  <w:num w:numId="18" w16cid:durableId="630205849">
    <w:abstractNumId w:val="11"/>
  </w:num>
  <w:num w:numId="19" w16cid:durableId="2102024247">
    <w:abstractNumId w:val="23"/>
  </w:num>
  <w:num w:numId="20" w16cid:durableId="759369245">
    <w:abstractNumId w:val="17"/>
  </w:num>
  <w:num w:numId="21" w16cid:durableId="975991476">
    <w:abstractNumId w:val="20"/>
  </w:num>
  <w:num w:numId="22" w16cid:durableId="449011082">
    <w:abstractNumId w:val="4"/>
  </w:num>
  <w:num w:numId="23" w16cid:durableId="1680430503">
    <w:abstractNumId w:val="3"/>
  </w:num>
  <w:num w:numId="24" w16cid:durableId="77404849">
    <w:abstractNumId w:val="3"/>
  </w:num>
  <w:num w:numId="25" w16cid:durableId="1127695552">
    <w:abstractNumId w:val="3"/>
  </w:num>
  <w:num w:numId="26" w16cid:durableId="804157292">
    <w:abstractNumId w:val="3"/>
  </w:num>
  <w:num w:numId="27" w16cid:durableId="1286699480">
    <w:abstractNumId w:val="3"/>
  </w:num>
  <w:num w:numId="28" w16cid:durableId="1593584724">
    <w:abstractNumId w:val="3"/>
  </w:num>
  <w:num w:numId="29" w16cid:durableId="2091348952">
    <w:abstractNumId w:val="3"/>
  </w:num>
  <w:num w:numId="30" w16cid:durableId="999113506">
    <w:abstractNumId w:val="15"/>
  </w:num>
  <w:num w:numId="31" w16cid:durableId="17419785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D50E2"/>
    <w:rsid w:val="000D7B5E"/>
    <w:rsid w:val="001203F8"/>
    <w:rsid w:val="00291DCD"/>
    <w:rsid w:val="00293A5C"/>
    <w:rsid w:val="002C5752"/>
    <w:rsid w:val="002D61B1"/>
    <w:rsid w:val="002F7504"/>
    <w:rsid w:val="00324D8D"/>
    <w:rsid w:val="0035094A"/>
    <w:rsid w:val="00352771"/>
    <w:rsid w:val="003874E2"/>
    <w:rsid w:val="0039387D"/>
    <w:rsid w:val="00394A86"/>
    <w:rsid w:val="003B2E38"/>
    <w:rsid w:val="003E7455"/>
    <w:rsid w:val="004B1BBA"/>
    <w:rsid w:val="004D75AF"/>
    <w:rsid w:val="00546DB1"/>
    <w:rsid w:val="006243BB"/>
    <w:rsid w:val="006427BB"/>
    <w:rsid w:val="00654E1A"/>
    <w:rsid w:val="00676119"/>
    <w:rsid w:val="006A0B7E"/>
    <w:rsid w:val="006F44C9"/>
    <w:rsid w:val="00735C9D"/>
    <w:rsid w:val="00767E7E"/>
    <w:rsid w:val="007716E4"/>
    <w:rsid w:val="00785A3F"/>
    <w:rsid w:val="00795C41"/>
    <w:rsid w:val="007A795D"/>
    <w:rsid w:val="007A7CF4"/>
    <w:rsid w:val="007B514A"/>
    <w:rsid w:val="007C07D8"/>
    <w:rsid w:val="007D0EC6"/>
    <w:rsid w:val="00803007"/>
    <w:rsid w:val="008102E0"/>
    <w:rsid w:val="00842E0C"/>
    <w:rsid w:val="00851B02"/>
    <w:rsid w:val="0089735C"/>
    <w:rsid w:val="008D52CF"/>
    <w:rsid w:val="008E0D1D"/>
    <w:rsid w:val="008E51E0"/>
    <w:rsid w:val="009321C6"/>
    <w:rsid w:val="009442BE"/>
    <w:rsid w:val="009729C7"/>
    <w:rsid w:val="009969C9"/>
    <w:rsid w:val="009C3014"/>
    <w:rsid w:val="009F216F"/>
    <w:rsid w:val="00AB56F9"/>
    <w:rsid w:val="00AC5FF8"/>
    <w:rsid w:val="00AE6941"/>
    <w:rsid w:val="00B24F88"/>
    <w:rsid w:val="00B73B91"/>
    <w:rsid w:val="00BF6139"/>
    <w:rsid w:val="00C07259"/>
    <w:rsid w:val="00C17B38"/>
    <w:rsid w:val="00C27C81"/>
    <w:rsid w:val="00C36DA7"/>
    <w:rsid w:val="00CD33B4"/>
    <w:rsid w:val="00D605F4"/>
    <w:rsid w:val="00D84EB3"/>
    <w:rsid w:val="00D87986"/>
    <w:rsid w:val="00DA711C"/>
    <w:rsid w:val="00E00B22"/>
    <w:rsid w:val="00E01792"/>
    <w:rsid w:val="00E35460"/>
    <w:rsid w:val="00E607A9"/>
    <w:rsid w:val="00EB3060"/>
    <w:rsid w:val="00EC5C6B"/>
    <w:rsid w:val="00ED6452"/>
    <w:rsid w:val="00F35C65"/>
    <w:rsid w:val="00F60E71"/>
    <w:rsid w:val="00F97250"/>
    <w:rsid w:val="00FD103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character" w:customStyle="1" w:styleId="normaltextrun">
    <w:name w:val="normaltextrun"/>
    <w:basedOn w:val="DefaultParagraphFont"/>
    <w:rsid w:val="00D84EB3"/>
  </w:style>
  <w:style w:type="paragraph" w:styleId="ListParagraph">
    <w:name w:val="List Paragraph"/>
    <w:basedOn w:val="Normal"/>
    <w:semiHidden/>
    <w:locked/>
    <w:rsid w:val="00D84E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
      <w:docPartPr>
        <w:name w:val="E8A67CDFCA604BC1BD740E9F0F0F517C"/>
        <w:category>
          <w:name w:val="General"/>
          <w:gallery w:val="placeholder"/>
        </w:category>
        <w:types>
          <w:type w:val="bbPlcHdr"/>
        </w:types>
        <w:behaviors>
          <w:behavior w:val="content"/>
        </w:behaviors>
        <w:guid w:val="{CF4BF447-35FF-452C-8C48-BBF93A65C38F}"/>
      </w:docPartPr>
      <w:docPartBody>
        <w:p w:rsidR="00A27234" w:rsidRDefault="00A27234" w:rsidP="00A27234">
          <w:pPr>
            <w:pStyle w:val="E8A67CDFCA604BC1BD740E9F0F0F517C"/>
          </w:pPr>
          <w:r w:rsidRPr="00546DB1">
            <w:rPr>
              <w:rStyle w:val="PlaceholderText"/>
              <w:bCs/>
            </w:rPr>
            <w:t>Click or tap here to enter text.</w:t>
          </w:r>
        </w:p>
      </w:docPartBody>
    </w:docPart>
    <w:docPart>
      <w:docPartPr>
        <w:name w:val="D2D6CB475CA74767A9BA63596811A505"/>
        <w:category>
          <w:name w:val="General"/>
          <w:gallery w:val="placeholder"/>
        </w:category>
        <w:types>
          <w:type w:val="bbPlcHdr"/>
        </w:types>
        <w:behaviors>
          <w:behavior w:val="content"/>
        </w:behaviors>
        <w:guid w:val="{8759213B-323D-4A2C-95DA-2DF7BBC736CB}"/>
      </w:docPartPr>
      <w:docPartBody>
        <w:p w:rsidR="00A27234" w:rsidRDefault="00A27234" w:rsidP="00A27234">
          <w:pPr>
            <w:pStyle w:val="D2D6CB475CA74767A9BA63596811A505"/>
          </w:pPr>
          <w:r w:rsidRPr="0007110E">
            <w:rPr>
              <w:rStyle w:val="PlaceholderText"/>
              <w:bCs/>
            </w:rPr>
            <w:t>Click or tap here to enter text.</w:t>
          </w:r>
        </w:p>
      </w:docPartBody>
    </w:docPart>
    <w:docPart>
      <w:docPartPr>
        <w:name w:val="B462CBA47FEE4C85A9C2395C2308737B"/>
        <w:category>
          <w:name w:val="General"/>
          <w:gallery w:val="placeholder"/>
        </w:category>
        <w:types>
          <w:type w:val="bbPlcHdr"/>
        </w:types>
        <w:behaviors>
          <w:behavior w:val="content"/>
        </w:behaviors>
        <w:guid w:val="{08F1647D-5470-48D2-BF19-FD0B9FED016D}"/>
      </w:docPartPr>
      <w:docPartBody>
        <w:p w:rsidR="00A27234" w:rsidRDefault="00A27234" w:rsidP="00A27234">
          <w:pPr>
            <w:pStyle w:val="B462CBA47FEE4C85A9C2395C2308737B"/>
          </w:pPr>
          <w:r w:rsidRPr="003B2E38">
            <w:rPr>
              <w:rStyle w:val="PlaceholderText"/>
              <w:bCs/>
            </w:rPr>
            <w:t>Click or tap here to enter text.</w:t>
          </w:r>
        </w:p>
      </w:docPartBody>
    </w:docPart>
    <w:docPart>
      <w:docPartPr>
        <w:name w:val="376F08369A34406DAB6DB211495FC85E"/>
        <w:category>
          <w:name w:val="General"/>
          <w:gallery w:val="placeholder"/>
        </w:category>
        <w:types>
          <w:type w:val="bbPlcHdr"/>
        </w:types>
        <w:behaviors>
          <w:behavior w:val="content"/>
        </w:behaviors>
        <w:guid w:val="{5ED53B0A-4C41-40A4-AEF2-E9AAD05714A7}"/>
      </w:docPartPr>
      <w:docPartBody>
        <w:p w:rsidR="00A27234" w:rsidRDefault="00A27234" w:rsidP="00A27234">
          <w:pPr>
            <w:pStyle w:val="376F08369A34406DAB6DB211495FC85E"/>
          </w:pPr>
          <w:r w:rsidRPr="0007110E">
            <w:rPr>
              <w:rStyle w:val="PlaceholderText"/>
              <w:bCs/>
            </w:rPr>
            <w:t>Click or tap here to enter text.</w:t>
          </w:r>
        </w:p>
      </w:docPartBody>
    </w:docPart>
    <w:docPart>
      <w:docPartPr>
        <w:name w:val="02B553AFB70D499EB816D4906D39A284"/>
        <w:category>
          <w:name w:val="General"/>
          <w:gallery w:val="placeholder"/>
        </w:category>
        <w:types>
          <w:type w:val="bbPlcHdr"/>
        </w:types>
        <w:behaviors>
          <w:behavior w:val="content"/>
        </w:behaviors>
        <w:guid w:val="{760F1C6A-A470-4BEF-87AD-8CD13658CE7B}"/>
      </w:docPartPr>
      <w:docPartBody>
        <w:p w:rsidR="00A27234" w:rsidRDefault="00A27234" w:rsidP="00A27234">
          <w:pPr>
            <w:pStyle w:val="02B553AFB70D499EB816D4906D39A284"/>
          </w:pPr>
          <w:r w:rsidRPr="00803007">
            <w:rPr>
              <w:rStyle w:val="PlaceholderText"/>
            </w:rPr>
            <w:t>Click or tap here to enter text.</w:t>
          </w:r>
        </w:p>
      </w:docPartBody>
    </w:docPart>
    <w:docPart>
      <w:docPartPr>
        <w:name w:val="29B68C1A3B5A4FBDB8CA7A0C8292BDCB"/>
        <w:category>
          <w:name w:val="General"/>
          <w:gallery w:val="placeholder"/>
        </w:category>
        <w:types>
          <w:type w:val="bbPlcHdr"/>
        </w:types>
        <w:behaviors>
          <w:behavior w:val="content"/>
        </w:behaviors>
        <w:guid w:val="{3E2D20E3-6D46-4847-A919-5F4EF586E6CC}"/>
      </w:docPartPr>
      <w:docPartBody>
        <w:p w:rsidR="00A27234" w:rsidRDefault="00A27234" w:rsidP="00A27234">
          <w:pPr>
            <w:pStyle w:val="29B68C1A3B5A4FBDB8CA7A0C8292BDCB"/>
          </w:pPr>
          <w:r w:rsidRPr="00BD2312">
            <w:rPr>
              <w:rStyle w:val="PlaceholderText"/>
            </w:rPr>
            <w:t>Click or tap here to enter text.</w:t>
          </w:r>
        </w:p>
      </w:docPartBody>
    </w:docPart>
    <w:docPart>
      <w:docPartPr>
        <w:name w:val="69410DAC6280430A9E79D6B64C5F73FB"/>
        <w:category>
          <w:name w:val="General"/>
          <w:gallery w:val="placeholder"/>
        </w:category>
        <w:types>
          <w:type w:val="bbPlcHdr"/>
        </w:types>
        <w:behaviors>
          <w:behavior w:val="content"/>
        </w:behaviors>
        <w:guid w:val="{6F7937D4-3BAD-413D-B9FC-08E08BFA2BD6}"/>
      </w:docPartPr>
      <w:docPartBody>
        <w:p w:rsidR="00A27234" w:rsidRDefault="00A27234" w:rsidP="00A27234">
          <w:pPr>
            <w:pStyle w:val="69410DAC6280430A9E79D6B64C5F73FB"/>
          </w:pPr>
          <w:r w:rsidRPr="00BD2312">
            <w:rPr>
              <w:rStyle w:val="PlaceholderText"/>
            </w:rPr>
            <w:t>Click or tap here to enter text.</w:t>
          </w:r>
        </w:p>
      </w:docPartBody>
    </w:docPart>
    <w:docPart>
      <w:docPartPr>
        <w:name w:val="B1B89B04E3754630A1EEEF41551F33A6"/>
        <w:category>
          <w:name w:val="General"/>
          <w:gallery w:val="placeholder"/>
        </w:category>
        <w:types>
          <w:type w:val="bbPlcHdr"/>
        </w:types>
        <w:behaviors>
          <w:behavior w:val="content"/>
        </w:behaviors>
        <w:guid w:val="{F01EA39F-9640-49D5-AF68-B2B285F37E28}"/>
      </w:docPartPr>
      <w:docPartBody>
        <w:p w:rsidR="00A27234" w:rsidRDefault="00A27234" w:rsidP="00A27234">
          <w:pPr>
            <w:pStyle w:val="B1B89B04E3754630A1EEEF41551F33A6"/>
          </w:pPr>
          <w:r w:rsidRPr="00BD2312">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293A5C"/>
    <w:rsid w:val="002D61B1"/>
    <w:rsid w:val="0056186B"/>
    <w:rsid w:val="00654E1A"/>
    <w:rsid w:val="006A0B7E"/>
    <w:rsid w:val="00723B02"/>
    <w:rsid w:val="00897026"/>
    <w:rsid w:val="008A7C76"/>
    <w:rsid w:val="008C406B"/>
    <w:rsid w:val="008D04E3"/>
    <w:rsid w:val="00A27234"/>
    <w:rsid w:val="00A71FAD"/>
    <w:rsid w:val="00AB195E"/>
    <w:rsid w:val="00B21BDA"/>
    <w:rsid w:val="00B24F88"/>
    <w:rsid w:val="00DB168D"/>
    <w:rsid w:val="00E00B22"/>
    <w:rsid w:val="00E32AF1"/>
    <w:rsid w:val="00F02C41"/>
    <w:rsid w:val="00F9725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AB195E"/>
    <w:rPr>
      <w:color w:val="288061"/>
    </w:rPr>
  </w:style>
  <w:style w:type="paragraph" w:customStyle="1" w:styleId="3F8B7399541147C1B1E84701FCECAED2">
    <w:name w:val="3F8B7399541147C1B1E84701FCECAED2"/>
    <w:rsid w:val="00A71FAD"/>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E8A67CDFCA604BC1BD740E9F0F0F517C">
    <w:name w:val="E8A67CDFCA604BC1BD740E9F0F0F517C"/>
    <w:rsid w:val="00A27234"/>
    <w:pPr>
      <w:spacing w:line="278" w:lineRule="auto"/>
    </w:pPr>
    <w:rPr>
      <w:kern w:val="2"/>
      <w:sz w:val="24"/>
      <w:szCs w:val="24"/>
      <w14:ligatures w14:val="standardContextual"/>
    </w:rPr>
  </w:style>
  <w:style w:type="paragraph" w:customStyle="1" w:styleId="D2D6CB475CA74767A9BA63596811A505">
    <w:name w:val="D2D6CB475CA74767A9BA63596811A505"/>
    <w:rsid w:val="00A27234"/>
    <w:pPr>
      <w:spacing w:line="278" w:lineRule="auto"/>
    </w:pPr>
    <w:rPr>
      <w:kern w:val="2"/>
      <w:sz w:val="24"/>
      <w:szCs w:val="24"/>
      <w14:ligatures w14:val="standardContextual"/>
    </w:rPr>
  </w:style>
  <w:style w:type="paragraph" w:customStyle="1" w:styleId="B462CBA47FEE4C85A9C2395C2308737B">
    <w:name w:val="B462CBA47FEE4C85A9C2395C2308737B"/>
    <w:rsid w:val="00A27234"/>
    <w:pPr>
      <w:spacing w:line="278" w:lineRule="auto"/>
    </w:pPr>
    <w:rPr>
      <w:kern w:val="2"/>
      <w:sz w:val="24"/>
      <w:szCs w:val="24"/>
      <w14:ligatures w14:val="standardContextual"/>
    </w:rPr>
  </w:style>
  <w:style w:type="paragraph" w:customStyle="1" w:styleId="376F08369A34406DAB6DB211495FC85E">
    <w:name w:val="376F08369A34406DAB6DB211495FC85E"/>
    <w:rsid w:val="00A27234"/>
    <w:pPr>
      <w:spacing w:line="278" w:lineRule="auto"/>
    </w:pPr>
    <w:rPr>
      <w:kern w:val="2"/>
      <w:sz w:val="24"/>
      <w:szCs w:val="24"/>
      <w14:ligatures w14:val="standardContextual"/>
    </w:rPr>
  </w:style>
  <w:style w:type="paragraph" w:customStyle="1" w:styleId="02B553AFB70D499EB816D4906D39A284">
    <w:name w:val="02B553AFB70D499EB816D4906D39A284"/>
    <w:rsid w:val="00A27234"/>
    <w:pPr>
      <w:spacing w:line="278" w:lineRule="auto"/>
    </w:pPr>
    <w:rPr>
      <w:kern w:val="2"/>
      <w:sz w:val="24"/>
      <w:szCs w:val="24"/>
      <w14:ligatures w14:val="standardContextual"/>
    </w:rPr>
  </w:style>
  <w:style w:type="paragraph" w:customStyle="1" w:styleId="29B68C1A3B5A4FBDB8CA7A0C8292BDCB">
    <w:name w:val="29B68C1A3B5A4FBDB8CA7A0C8292BDCB"/>
    <w:rsid w:val="00A27234"/>
    <w:pPr>
      <w:spacing w:line="278" w:lineRule="auto"/>
    </w:pPr>
    <w:rPr>
      <w:kern w:val="2"/>
      <w:sz w:val="24"/>
      <w:szCs w:val="24"/>
      <w14:ligatures w14:val="standardContextual"/>
    </w:rPr>
  </w:style>
  <w:style w:type="paragraph" w:customStyle="1" w:styleId="69410DAC6280430A9E79D6B64C5F73FB">
    <w:name w:val="69410DAC6280430A9E79D6B64C5F73FB"/>
    <w:rsid w:val="00A27234"/>
    <w:pPr>
      <w:spacing w:line="278" w:lineRule="auto"/>
    </w:pPr>
    <w:rPr>
      <w:kern w:val="2"/>
      <w:sz w:val="24"/>
      <w:szCs w:val="24"/>
      <w14:ligatures w14:val="standardContextual"/>
    </w:rPr>
  </w:style>
  <w:style w:type="paragraph" w:customStyle="1" w:styleId="B1B89B04E3754630A1EEEF41551F33A6">
    <w:name w:val="B1B89B04E3754630A1EEEF41551F33A6"/>
    <w:rsid w:val="00A2723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Owners xmlns="30c666ed-fe46-43d6-bf30-6de2567680e6">
      <UserInfo>
        <DisplayName/>
        <AccountId xsi:nil="true"/>
        <AccountType/>
      </UserInfo>
    </Owners>
    <Content xmlns="30c666ed-fe46-43d6-bf30-6de2567680e6" xsi:nil="true"/>
  </documentManagement>
</p:properties>
</file>

<file path=customXml/item2.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4" ma:contentTypeDescription="Crée un document." ma:contentTypeScope="" ma:versionID="c17f1dc0a36d37b564b33556e26d301a">
  <xsd:schema xmlns:xsd="http://www.w3.org/2001/XMLSchema" xmlns:xs="http://www.w3.org/2001/XMLSchema" xmlns:p="http://schemas.microsoft.com/office/2006/metadata/properties" xmlns:ns2="30c666ed-fe46-43d6-bf30-6de2567680e6" targetNamespace="http://schemas.microsoft.com/office/2006/metadata/properties" ma:root="true" ma:fieldsID="7b08bbc2d1767c2af677356c93a65eca"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6.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4AC718-AF23-442A-92F5-08EA22515F3E}">
  <ds:schemaRefs>
    <ds:schemaRef ds:uri="http://purl.org/dc/dcmitype/"/>
    <ds:schemaRef ds:uri="http://schemas.microsoft.com/office/2006/documentManagement/types"/>
    <ds:schemaRef ds:uri="08927195-b699-4be0-9ee2-6c66dc215b5a"/>
    <ds:schemaRef ds:uri="http://schemas.openxmlformats.org/package/2006/metadata/core-properties"/>
    <ds:schemaRef ds:uri="http://purl.org/dc/elements/1.1/"/>
    <ds:schemaRef ds:uri="http://schemas.microsoft.com/sharepoint/v3/fields"/>
    <ds:schemaRef ds:uri="http://www.w3.org/XML/1998/namespace"/>
    <ds:schemaRef ds:uri="http://schemas.microsoft.com/office/2006/metadata/properties"/>
    <ds:schemaRef ds:uri="1929b814-5a78-4bdc-9841-d8b9ef424f65"/>
    <ds:schemaRef ds:uri="http://schemas.microsoft.com/office/infopath/2007/PartnerControls"/>
    <ds:schemaRef ds:uri="a41a97bf-0494-41d8-ba3d-259bd7771890"/>
    <ds:schemaRef ds:uri="http://purl.org/dc/terms/"/>
    <ds:schemaRef ds:uri="30c666ed-fe46-43d6-bf30-6de2567680e6"/>
  </ds:schemaRefs>
</ds:datastoreItem>
</file>

<file path=customXml/itemProps2.xml><?xml version="1.0" encoding="utf-8"?>
<ds:datastoreItem xmlns:ds="http://schemas.openxmlformats.org/officeDocument/2006/customXml" ds:itemID="{4EF90DE6-88B6-4264-9629-4D8DFDFE87D2}">
  <ds:schemaRefs/>
</ds:datastoreItem>
</file>

<file path=customXml/itemProps3.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4.xml><?xml version="1.0" encoding="utf-8"?>
<ds:datastoreItem xmlns:ds="http://schemas.openxmlformats.org/officeDocument/2006/customXml" ds:itemID="{8819116A-1BAE-46E8-A0F4-C38D1785D412}"/>
</file>

<file path=customXml/itemProps5.xml><?xml version="1.0" encoding="utf-8"?>
<ds:datastoreItem xmlns:ds="http://schemas.openxmlformats.org/officeDocument/2006/customXml" ds:itemID="{1DB72EFA-9A9F-4F5B-AB9B-0434A59B82CF}">
  <ds:schemaRefs/>
</ds:datastoreItem>
</file>

<file path=customXml/itemProps6.xml><?xml version="1.0" encoding="utf-8"?>
<ds:datastoreItem xmlns:ds="http://schemas.openxmlformats.org/officeDocument/2006/customXml" ds:itemID="{D3EA5527-7367-4268-9D83-5125C98D0ED2}">
  <ds:schemaRefs/>
</ds:datastoreItem>
</file>

<file path=customXml/itemProps7.xml><?xml version="1.0" encoding="utf-8"?>
<ds:datastoreItem xmlns:ds="http://schemas.openxmlformats.org/officeDocument/2006/customXml" ds:itemID="{487345FD-C719-4EFB-BB56-4D40A8BE05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Eurolook</Template>
  <TotalTime>17</TotalTime>
  <Pages>5</Pages>
  <Words>1763</Words>
  <Characters>10055</Characters>
  <Application>Microsoft Office Word</Application>
  <DocSecurity>0</DocSecurity>
  <PresentationFormat>Microsoft Word 14.0</PresentationFormat>
  <Lines>83</Lines>
  <Paragraphs>23</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MESSIAS Linda (HR)</cp:lastModifiedBy>
  <cp:revision>9</cp:revision>
  <dcterms:created xsi:type="dcterms:W3CDTF">2025-03-23T17:26:00Z</dcterms:created>
  <dcterms:modified xsi:type="dcterms:W3CDTF">2025-04-09T10:37:00Z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